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212D8" w14:textId="77777777" w:rsidR="00AC5BE4" w:rsidRDefault="00AC5BE4" w:rsidP="00AC5B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MOLLING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7749AF46" w14:textId="77777777" w:rsidR="00AC5BE4" w:rsidRDefault="00AC5BE4" w:rsidP="00AC5BE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60D60338" w14:textId="77777777" w:rsidR="00AC5BE4" w:rsidRDefault="00AC5BE4" w:rsidP="00AC5BE4">
      <w:pPr>
        <w:pStyle w:val="NoSpacing"/>
        <w:rPr>
          <w:rFonts w:cs="Times New Roman"/>
          <w:szCs w:val="24"/>
        </w:rPr>
      </w:pPr>
    </w:p>
    <w:p w14:paraId="0D465FAD" w14:textId="77777777" w:rsidR="00AC5BE4" w:rsidRDefault="00AC5BE4" w:rsidP="00AC5BE4">
      <w:pPr>
        <w:pStyle w:val="NoSpacing"/>
        <w:rPr>
          <w:rFonts w:cs="Times New Roman"/>
          <w:szCs w:val="24"/>
        </w:rPr>
      </w:pPr>
    </w:p>
    <w:p w14:paraId="5FD12BA4" w14:textId="77777777" w:rsidR="00AC5BE4" w:rsidRDefault="00AC5BE4" w:rsidP="00AC5BE4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Henry, Lord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FitzHugh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76840A77" w14:textId="77777777" w:rsidR="00AC5BE4" w:rsidRDefault="00AC5BE4" w:rsidP="00AC5BE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429279E8" w14:textId="77777777" w:rsidR="00AC5BE4" w:rsidRDefault="00AC5BE4" w:rsidP="00AC5BE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85B8ABB" w14:textId="77777777" w:rsidR="00AC5BE4" w:rsidRDefault="00AC5BE4" w:rsidP="00AC5BE4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3AE5EC6B" w14:textId="77777777" w:rsidR="00AC5BE4" w:rsidRDefault="00AC5BE4" w:rsidP="00AC5BE4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21AB9F76" w14:textId="77777777" w:rsidR="00AC5BE4" w:rsidRDefault="00AC5BE4" w:rsidP="00AC5BE4">
      <w:pPr>
        <w:pStyle w:val="NoSpacing"/>
        <w:tabs>
          <w:tab w:val="left" w:pos="2204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24 December 2022</w:t>
      </w:r>
    </w:p>
    <w:p w14:paraId="574BFC5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4DEA9" w14:textId="77777777" w:rsidR="00AC5BE4" w:rsidRDefault="00AC5BE4" w:rsidP="009139A6">
      <w:r>
        <w:separator/>
      </w:r>
    </w:p>
  </w:endnote>
  <w:endnote w:type="continuationSeparator" w:id="0">
    <w:p w14:paraId="53A164E1" w14:textId="77777777" w:rsidR="00AC5BE4" w:rsidRDefault="00AC5B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009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B995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650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CF87E" w14:textId="77777777" w:rsidR="00AC5BE4" w:rsidRDefault="00AC5BE4" w:rsidP="009139A6">
      <w:r>
        <w:separator/>
      </w:r>
    </w:p>
  </w:footnote>
  <w:footnote w:type="continuationSeparator" w:id="0">
    <w:p w14:paraId="488FC168" w14:textId="77777777" w:rsidR="00AC5BE4" w:rsidRDefault="00AC5B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297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F7E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39E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BE4"/>
    <w:rsid w:val="000666E0"/>
    <w:rsid w:val="002510B7"/>
    <w:rsid w:val="005C130B"/>
    <w:rsid w:val="00826F5C"/>
    <w:rsid w:val="009139A6"/>
    <w:rsid w:val="009448BB"/>
    <w:rsid w:val="00947624"/>
    <w:rsid w:val="00A3176C"/>
    <w:rsid w:val="00AC5BE4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55A48"/>
  <w15:chartTrackingRefBased/>
  <w15:docId w15:val="{36A2A556-6721-4FDD-AB28-C1B86D479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2023-02-25T19:40:00Z</dcterms:created>
  <dcterms:modified xsi:type="dcterms:W3CDTF">2023-02-25T19:40:00Z</dcterms:modified>
</cp:coreProperties>
</file>